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0C46E" w14:textId="77777777" w:rsidR="0043415D" w:rsidRPr="0043415D" w:rsidRDefault="0043415D" w:rsidP="0043415D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43415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70C92F1" w14:textId="77777777" w:rsidR="0043415D" w:rsidRPr="0043415D" w:rsidRDefault="0043415D" w:rsidP="0043415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3415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86DFF70" w14:textId="77777777" w:rsidR="0043415D" w:rsidRPr="0043415D" w:rsidRDefault="0043415D" w:rsidP="0043415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3415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2EED6E5D" w14:textId="77777777" w:rsidR="0043415D" w:rsidRPr="0043415D" w:rsidRDefault="0043415D" w:rsidP="0043415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3415D">
        <w:rPr>
          <w:rFonts w:ascii="Corbel" w:hAnsi="Corbel"/>
          <w:i/>
          <w:sz w:val="20"/>
          <w:szCs w:val="20"/>
          <w:lang w:eastAsia="ar-SA"/>
        </w:rPr>
        <w:t>(skrajne daty</w:t>
      </w:r>
      <w:r w:rsidRPr="0043415D">
        <w:rPr>
          <w:rFonts w:ascii="Corbel" w:hAnsi="Corbel"/>
          <w:sz w:val="20"/>
          <w:szCs w:val="20"/>
          <w:lang w:eastAsia="ar-SA"/>
        </w:rPr>
        <w:t>)</w:t>
      </w:r>
    </w:p>
    <w:p w14:paraId="65AFB73B" w14:textId="77777777" w:rsidR="0043415D" w:rsidRPr="0043415D" w:rsidRDefault="0043415D" w:rsidP="0043415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3415D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1153D49" w14:textId="77777777" w:rsidR="0043415D" w:rsidRPr="0043415D" w:rsidRDefault="0043415D" w:rsidP="0043415D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0808C36C" w14:textId="228BA6C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1CB33C6" w14:textId="77777777" w:rsidTr="76DE0B28">
        <w:tc>
          <w:tcPr>
            <w:tcW w:w="2694" w:type="dxa"/>
            <w:vAlign w:val="center"/>
          </w:tcPr>
          <w:p w14:paraId="533DBE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C24484" w14:textId="06687ECC" w:rsidR="0085747A" w:rsidRPr="009C54AE" w:rsidRDefault="0010717D" w:rsidP="76DE0B2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6DE0B28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0F54C1" w:rsidRPr="76DE0B28">
              <w:rPr>
                <w:rFonts w:ascii="Corbel" w:hAnsi="Corbel"/>
                <w:bCs/>
                <w:sz w:val="24"/>
                <w:szCs w:val="24"/>
              </w:rPr>
              <w:t xml:space="preserve"> zawodowa </w:t>
            </w:r>
          </w:p>
        </w:tc>
      </w:tr>
      <w:tr w:rsidR="0085747A" w:rsidRPr="009C54AE" w14:paraId="4E9C9CAD" w14:textId="77777777" w:rsidTr="76DE0B28">
        <w:tc>
          <w:tcPr>
            <w:tcW w:w="2694" w:type="dxa"/>
            <w:vAlign w:val="center"/>
          </w:tcPr>
          <w:p w14:paraId="1B8E19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6714FA" w14:textId="6740AA82" w:rsidR="0085747A" w:rsidRPr="009C54AE" w:rsidRDefault="006439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94C">
              <w:rPr>
                <w:rFonts w:ascii="Corbel" w:hAnsi="Corbel"/>
                <w:b w:val="0"/>
                <w:sz w:val="24"/>
                <w:szCs w:val="24"/>
              </w:rPr>
              <w:t>A2SO31</w:t>
            </w:r>
          </w:p>
        </w:tc>
      </w:tr>
      <w:tr w:rsidR="0085747A" w:rsidRPr="009C54AE" w14:paraId="0790B09A" w14:textId="77777777" w:rsidTr="76DE0B28">
        <w:tc>
          <w:tcPr>
            <w:tcW w:w="2694" w:type="dxa"/>
            <w:vAlign w:val="center"/>
          </w:tcPr>
          <w:p w14:paraId="69337B3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0B4CDD" w14:textId="70F38E6E" w:rsidR="0085747A" w:rsidRPr="009C54AE" w:rsidRDefault="0010717D" w:rsidP="76DE0B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DE0B28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59A6972A" w14:textId="77777777" w:rsidTr="76DE0B28">
        <w:tc>
          <w:tcPr>
            <w:tcW w:w="2694" w:type="dxa"/>
            <w:vAlign w:val="center"/>
          </w:tcPr>
          <w:p w14:paraId="54D3B0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1C8852" w14:textId="250B2457" w:rsidR="0085747A" w:rsidRPr="009C54AE" w:rsidRDefault="0010717D" w:rsidP="76DE0B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DE0B28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11EFCF8" w14:textId="77777777" w:rsidTr="76DE0B28">
        <w:tc>
          <w:tcPr>
            <w:tcW w:w="2694" w:type="dxa"/>
            <w:vAlign w:val="center"/>
          </w:tcPr>
          <w:p w14:paraId="67021D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28BE72" w14:textId="68972521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FAA12C2" w14:textId="77777777" w:rsidTr="76DE0B28">
        <w:tc>
          <w:tcPr>
            <w:tcW w:w="2694" w:type="dxa"/>
            <w:vAlign w:val="center"/>
          </w:tcPr>
          <w:p w14:paraId="2CDBA2F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07B4A7" w14:textId="1E33299D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7CF557AF" w14:textId="77777777" w:rsidTr="76DE0B28">
        <w:tc>
          <w:tcPr>
            <w:tcW w:w="2694" w:type="dxa"/>
            <w:vAlign w:val="center"/>
          </w:tcPr>
          <w:p w14:paraId="5A9E56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73B50D" w14:textId="09AC6A73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7EF1D92" w14:textId="77777777" w:rsidTr="76DE0B28">
        <w:tc>
          <w:tcPr>
            <w:tcW w:w="2694" w:type="dxa"/>
            <w:vAlign w:val="center"/>
          </w:tcPr>
          <w:p w14:paraId="6B31DB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D09B9F" w14:textId="26C4FCAC" w:rsidR="0085747A" w:rsidRPr="009C54AE" w:rsidRDefault="00C76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F54C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78EBDB6" w14:textId="77777777" w:rsidTr="76DE0B28">
        <w:tc>
          <w:tcPr>
            <w:tcW w:w="2694" w:type="dxa"/>
            <w:vAlign w:val="center"/>
          </w:tcPr>
          <w:p w14:paraId="3B4E3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E5738D" w14:textId="0E6DB66B" w:rsidR="0085747A" w:rsidRPr="009C54AE" w:rsidRDefault="000F54C1" w:rsidP="76DE0B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DE0B28">
              <w:rPr>
                <w:rFonts w:ascii="Corbel" w:hAnsi="Corbel"/>
                <w:b w:val="0"/>
                <w:sz w:val="24"/>
                <w:szCs w:val="24"/>
              </w:rPr>
              <w:t xml:space="preserve">I / II  </w:t>
            </w:r>
          </w:p>
        </w:tc>
      </w:tr>
      <w:tr w:rsidR="0085747A" w:rsidRPr="009C54AE" w14:paraId="27795A27" w14:textId="77777777" w:rsidTr="76DE0B28">
        <w:tc>
          <w:tcPr>
            <w:tcW w:w="2694" w:type="dxa"/>
            <w:vAlign w:val="center"/>
          </w:tcPr>
          <w:p w14:paraId="3A10F8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2CBDC7" w14:textId="3B0C59A5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60D72DA" w14:textId="77777777" w:rsidTr="76DE0B28">
        <w:tc>
          <w:tcPr>
            <w:tcW w:w="2694" w:type="dxa"/>
            <w:vAlign w:val="center"/>
          </w:tcPr>
          <w:p w14:paraId="7584625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BE353E" w14:textId="51E27C13" w:rsidR="00923D7D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1336ACCF" w14:textId="77777777" w:rsidTr="76DE0B28">
        <w:tc>
          <w:tcPr>
            <w:tcW w:w="2694" w:type="dxa"/>
            <w:vAlign w:val="center"/>
          </w:tcPr>
          <w:p w14:paraId="4CFBDB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172015" w14:textId="59C1E934" w:rsidR="0085747A" w:rsidRPr="009C54AE" w:rsidRDefault="000F54C1" w:rsidP="003D7D73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Kierownik praktyki wyznaczany na dany rok akademicki przez Rektora</w:t>
            </w:r>
          </w:p>
        </w:tc>
      </w:tr>
      <w:tr w:rsidR="0085747A" w:rsidRPr="009C54AE" w14:paraId="2C1246EE" w14:textId="77777777" w:rsidTr="76DE0B28">
        <w:tc>
          <w:tcPr>
            <w:tcW w:w="2694" w:type="dxa"/>
            <w:vAlign w:val="center"/>
          </w:tcPr>
          <w:p w14:paraId="339039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F3DA80" w14:textId="0E1B255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5437D78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E5F95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9C46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3EC50A3" w14:textId="77777777" w:rsidTr="76DE0B28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3D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D28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A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AB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A9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16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0E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69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03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AA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AE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695205" w14:textId="77777777" w:rsidTr="76DE0B28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196" w14:textId="4AB65907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AF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0A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00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99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C0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D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542B" w14:textId="619036FC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CD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7AD" w14:textId="067C0F14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1AAE8B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7B473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68C422" w14:textId="49FC5BA1" w:rsidR="0085747A" w:rsidRPr="009C54AE" w:rsidRDefault="003208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B38FF1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9E7A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E0CB6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E8B8B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F29861" w14:textId="77777777" w:rsidR="003208F5" w:rsidRPr="006D020F" w:rsidRDefault="003208F5" w:rsidP="003208F5">
      <w:pPr>
        <w:pStyle w:val="Punktygwne"/>
        <w:spacing w:before="0" w:after="0"/>
        <w:rPr>
          <w:b w:val="0"/>
          <w:smallCaps w:val="0"/>
        </w:rPr>
      </w:pPr>
      <w:r>
        <w:rPr>
          <w:b w:val="0"/>
          <w:smallCaps w:val="0"/>
        </w:rPr>
        <w:t>zaliczenie</w:t>
      </w:r>
    </w:p>
    <w:p w14:paraId="11344423" w14:textId="77777777" w:rsidR="003208F5" w:rsidRDefault="003208F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19DF4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6DE0B28">
        <w:rPr>
          <w:rFonts w:ascii="Corbel" w:hAnsi="Corbel"/>
        </w:rPr>
        <w:t xml:space="preserve">2.Wymagania wstępne </w:t>
      </w:r>
    </w:p>
    <w:p w14:paraId="3AEDDA4E" w14:textId="1A13B925" w:rsidR="76DE0B28" w:rsidRDefault="76DE0B28" w:rsidP="76DE0B2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1DDEFA" w14:textId="77777777" w:rsidTr="00745302">
        <w:tc>
          <w:tcPr>
            <w:tcW w:w="9670" w:type="dxa"/>
          </w:tcPr>
          <w:p w14:paraId="6A393E74" w14:textId="2AEDDE5E" w:rsidR="0085747A" w:rsidRPr="009C54AE" w:rsidRDefault="003208F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Studenci powinni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posiadać</w:t>
            </w: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wiedzę z zakresu prawa z przedmiotów realizowanych na studiach   od I do II roku studiów.</w:t>
            </w:r>
          </w:p>
        </w:tc>
      </w:tr>
    </w:tbl>
    <w:p w14:paraId="61FFF9C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1F3DA3" w14:textId="1FCDE305" w:rsidR="0085747A" w:rsidRPr="00C05F44" w:rsidRDefault="0043415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8C5BF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13D6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8E03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56658EF" w14:textId="77777777" w:rsidTr="00EF369B">
        <w:tc>
          <w:tcPr>
            <w:tcW w:w="844" w:type="dxa"/>
            <w:vAlign w:val="center"/>
          </w:tcPr>
          <w:p w14:paraId="011C65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972D51C" w14:textId="685B3AA5" w:rsidR="0085747A" w:rsidRPr="009C54AE" w:rsidRDefault="003208F5" w:rsidP="003208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się z praktycznymi aspektami wykonywania zawodów w organach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j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ednost</w:t>
            </w:r>
            <w:r>
              <w:rPr>
                <w:rFonts w:ascii="Corbel" w:hAnsi="Corbel"/>
                <w:b w:val="0"/>
                <w:sz w:val="24"/>
                <w:szCs w:val="24"/>
              </w:rPr>
              <w:t>ek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samorządu  terytorialnego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administracji 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organów ścigania i wymiaru sprawiedliwości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a także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Inspekcj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Kontrol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Straż</w:t>
            </w:r>
            <w:r>
              <w:rPr>
                <w:rFonts w:ascii="Corbel" w:hAnsi="Corbel"/>
                <w:b w:val="0"/>
                <w:sz w:val="24"/>
                <w:szCs w:val="24"/>
              </w:rPr>
              <w:t>y 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Służb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Agencj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Kolegi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Urzęd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Bank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 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Przedsiębiorc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figurujący w Krajowym Rejestrze Handlowym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78DB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98A2B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3A79EC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192C682" w14:textId="77777777" w:rsidTr="0010717D">
        <w:tc>
          <w:tcPr>
            <w:tcW w:w="1681" w:type="dxa"/>
            <w:vAlign w:val="center"/>
          </w:tcPr>
          <w:p w14:paraId="1083E1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61AEB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477C37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FC4D2EE" w14:textId="77777777" w:rsidTr="0010717D">
        <w:tc>
          <w:tcPr>
            <w:tcW w:w="1681" w:type="dxa"/>
          </w:tcPr>
          <w:p w14:paraId="66D643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7FDFFDD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 instytucji i zasad działania organów administracji publicznej (krajowych, międzynarodowych i unijnych) i podmiotów administrujących, ich genezy i ewolucji oraz</w:t>
            </w:r>
          </w:p>
          <w:p w14:paraId="44D7B4D9" w14:textId="364D88C5" w:rsidR="0085747A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</w:tcPr>
          <w:p w14:paraId="2241C239" w14:textId="3498DCA3" w:rsidR="0085747A" w:rsidRPr="009C54AE" w:rsidRDefault="00473ED0" w:rsidP="00473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29B5ECCD" w14:textId="77777777" w:rsidTr="0010717D">
        <w:tc>
          <w:tcPr>
            <w:tcW w:w="1681" w:type="dxa"/>
          </w:tcPr>
          <w:p w14:paraId="4CDCE6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05AF636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Posiada rozszerzoną wiedzę o roli człowieka, jego cechach i aktywności w sferze administracji oraz jako twórcy kultury i podmiotu konstytuującego struktury społeczne i</w:t>
            </w:r>
          </w:p>
          <w:p w14:paraId="518687BE" w14:textId="5CA445F0" w:rsidR="0085747A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</w:tcPr>
          <w:p w14:paraId="311264E8" w14:textId="3564B03F" w:rsidR="0085747A" w:rsidRPr="009C54AE" w:rsidRDefault="00473E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70DB7CF" w14:textId="77777777" w:rsidTr="0010717D">
        <w:tc>
          <w:tcPr>
            <w:tcW w:w="1681" w:type="dxa"/>
          </w:tcPr>
          <w:p w14:paraId="434A4A1E" w14:textId="6B84EA3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071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40A2BFB" w14:textId="0450CB8A" w:rsidR="0085747A" w:rsidRPr="009C54AE" w:rsidRDefault="00473ED0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14:paraId="6545EFCF" w14:textId="3E3F1569" w:rsidR="0085747A" w:rsidRPr="009C54AE" w:rsidRDefault="00473ED0" w:rsidP="00473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0717D" w:rsidRPr="009C54AE" w14:paraId="1753CB69" w14:textId="77777777" w:rsidTr="0010717D">
        <w:tc>
          <w:tcPr>
            <w:tcW w:w="1681" w:type="dxa"/>
          </w:tcPr>
          <w:p w14:paraId="1970FCA9" w14:textId="3144B36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15AB3435" w14:textId="3FDE1125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przygotowania prac pisemnych, prezentacji multimedialnych oraz ustnych wystąpień w języku polskim w zakresie dziedzin i dyscyplin naukowych wykładanych w ramach kierunku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Administracja dotyczących zagadnień szczegółowych, z wykorzystaniem poglądów doktryny, źródeł prawa oraz orzecznictwa sądowego i administracyjnego, a także</w:t>
            </w:r>
          </w:p>
          <w:p w14:paraId="1E999C2A" w14:textId="63FE982A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</w:tcPr>
          <w:p w14:paraId="0608B6A7" w14:textId="2B33C15F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0717D" w:rsidRPr="009C54AE" w14:paraId="38E1E868" w14:textId="77777777" w:rsidTr="0010717D">
        <w:tc>
          <w:tcPr>
            <w:tcW w:w="1681" w:type="dxa"/>
          </w:tcPr>
          <w:p w14:paraId="100FA32E" w14:textId="762BB132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42F3CD3D" w14:textId="3FEA8CA3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Posługuje się językiem obcym w zakresie dziedzin i dyscyplin naukowych wykładanych w ramach kierunku Administracja zgodne z wymaganiami określonymi dla poziomu B2+ Europejskiego Systemu Opisu Kształcenia Językowego oraz w wyższym stopniu w zakresie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specjalistycznej terminologii;</w:t>
            </w:r>
          </w:p>
        </w:tc>
        <w:tc>
          <w:tcPr>
            <w:tcW w:w="1865" w:type="dxa"/>
          </w:tcPr>
          <w:p w14:paraId="1E157979" w14:textId="56860B83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0717D" w:rsidRPr="009C54AE" w14:paraId="4D6B2071" w14:textId="77777777" w:rsidTr="0010717D">
        <w:tc>
          <w:tcPr>
            <w:tcW w:w="1681" w:type="dxa"/>
          </w:tcPr>
          <w:p w14:paraId="1987DD5C" w14:textId="15F39E9F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0C43E153" w14:textId="2824AC32" w:rsidR="0010717D" w:rsidRPr="009C54AE" w:rsidRDefault="00473ED0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Jest zdolny do samodzielnego rozwiazywania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</w:tcPr>
          <w:p w14:paraId="2327EAE5" w14:textId="03ABA712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10717D" w:rsidRPr="009C54AE" w14:paraId="5F908808" w14:textId="77777777" w:rsidTr="0010717D">
        <w:tc>
          <w:tcPr>
            <w:tcW w:w="1681" w:type="dxa"/>
          </w:tcPr>
          <w:p w14:paraId="6123DB31" w14:textId="5F041B4D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14:paraId="1E40CB73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</w:t>
            </w:r>
          </w:p>
          <w:p w14:paraId="379CC31D" w14:textId="36C9C7BB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</w:tcPr>
          <w:p w14:paraId="13F600FC" w14:textId="3BEFA0DF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10717D" w:rsidRPr="009C54AE" w14:paraId="78EC3AC0" w14:textId="77777777" w:rsidTr="0010717D">
        <w:tc>
          <w:tcPr>
            <w:tcW w:w="1681" w:type="dxa"/>
          </w:tcPr>
          <w:p w14:paraId="31CDBFEB" w14:textId="5D4BD468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3D486C58" w14:textId="580B59E9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Ma świadomość doniosłości zachowania się w sposób profesjonalny i etyczny, identyfikuje i rozwiązuje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dylematy moralne związane ze stosowaniem prawa;</w:t>
            </w:r>
          </w:p>
        </w:tc>
        <w:tc>
          <w:tcPr>
            <w:tcW w:w="1865" w:type="dxa"/>
          </w:tcPr>
          <w:p w14:paraId="1E713ADF" w14:textId="70AF9E12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745151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AA924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0BBA59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CB361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20616A" w14:textId="77777777" w:rsidTr="76DE0B28">
        <w:tc>
          <w:tcPr>
            <w:tcW w:w="9639" w:type="dxa"/>
          </w:tcPr>
          <w:p w14:paraId="63E6F3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B8A854" w14:textId="77777777" w:rsidTr="76DE0B28">
        <w:tc>
          <w:tcPr>
            <w:tcW w:w="9639" w:type="dxa"/>
          </w:tcPr>
          <w:p w14:paraId="2B45E03F" w14:textId="77169E28" w:rsidR="0085747A" w:rsidRPr="009C54AE" w:rsidRDefault="4469251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6DE0B2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59CA8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91F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6DE0B2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76DE0B28">
        <w:rPr>
          <w:rFonts w:ascii="Corbel" w:hAnsi="Corbel"/>
          <w:sz w:val="24"/>
          <w:szCs w:val="24"/>
        </w:rPr>
        <w:t xml:space="preserve">, </w:t>
      </w:r>
      <w:r w:rsidRPr="76DE0B28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C15270" w14:textId="77777777" w:rsidTr="76DE0B28">
        <w:tc>
          <w:tcPr>
            <w:tcW w:w="9639" w:type="dxa"/>
          </w:tcPr>
          <w:p w14:paraId="41AE9CC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A69E1" w14:textId="77777777" w:rsidTr="76DE0B28">
        <w:tc>
          <w:tcPr>
            <w:tcW w:w="9639" w:type="dxa"/>
          </w:tcPr>
          <w:p w14:paraId="2D846BDB" w14:textId="063A8433" w:rsidR="0085747A" w:rsidRPr="009C54AE" w:rsidRDefault="2D5DD0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6DE0B2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8579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3DA9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6DE0B28">
        <w:rPr>
          <w:rFonts w:ascii="Corbel" w:hAnsi="Corbel"/>
          <w:smallCaps w:val="0"/>
        </w:rPr>
        <w:t>3.4 Metody dydaktyczne</w:t>
      </w:r>
      <w:r w:rsidRPr="76DE0B28">
        <w:rPr>
          <w:rFonts w:ascii="Corbel" w:hAnsi="Corbel"/>
          <w:b w:val="0"/>
          <w:smallCaps w:val="0"/>
        </w:rPr>
        <w:t xml:space="preserve"> </w:t>
      </w:r>
    </w:p>
    <w:p w14:paraId="7785E0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0E5E3" w14:textId="1FBB688C" w:rsidR="00E960BB" w:rsidRPr="00D12878" w:rsidRDefault="00D12878" w:rsidP="00D1287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D12878">
        <w:rPr>
          <w:rFonts w:ascii="Corbel" w:hAnsi="Corbel"/>
          <w:b w:val="0"/>
          <w:bCs/>
          <w:smallCaps w:val="0"/>
          <w:szCs w:val="24"/>
        </w:rPr>
        <w:t>obserwowanie czynności, przebiegu procesów w instytucjach i urzędach, przygotowywanie projektów dokumentów, dyskusja, analiza przypadków (rozwiązywanie kazusów)</w:t>
      </w:r>
    </w:p>
    <w:p w14:paraId="6A02D7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527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B5C5C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80A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F680A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289"/>
        <w:gridCol w:w="2217"/>
      </w:tblGrid>
      <w:tr w:rsidR="00D12878" w:rsidRPr="005E6E85" w14:paraId="64407A18" w14:textId="77777777" w:rsidTr="76DE0B28">
        <w:tc>
          <w:tcPr>
            <w:tcW w:w="1985" w:type="dxa"/>
          </w:tcPr>
          <w:p w14:paraId="3498600B" w14:textId="6A51707B" w:rsidR="00D12878" w:rsidRPr="00D12878" w:rsidRDefault="00D12878" w:rsidP="76DE0B2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6DE0B28">
              <w:rPr>
                <w:b w:val="0"/>
                <w:smallCaps w:val="0"/>
                <w:sz w:val="22"/>
              </w:rPr>
              <w:t>Symbol efektu</w:t>
            </w:r>
            <w:r w:rsidR="2586CCFE" w:rsidRPr="76DE0B28">
              <w:rPr>
                <w:b w:val="0"/>
                <w:smallCaps w:val="0"/>
                <w:sz w:val="22"/>
              </w:rPr>
              <w:t xml:space="preserve"> uczenia się </w:t>
            </w:r>
          </w:p>
          <w:p w14:paraId="54A958B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289" w:type="dxa"/>
          </w:tcPr>
          <w:p w14:paraId="7FBD52B2" w14:textId="514CCEF0" w:rsidR="00D12878" w:rsidRPr="00D12878" w:rsidRDefault="00D12878" w:rsidP="76DE0B28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76DE0B28">
              <w:rPr>
                <w:b w:val="0"/>
                <w:smallCaps w:val="0"/>
                <w:color w:val="000000" w:themeColor="text1"/>
                <w:sz w:val="22"/>
              </w:rPr>
              <w:t xml:space="preserve">Metody oceny efektów </w:t>
            </w:r>
            <w:r w:rsidR="05CBFCFA" w:rsidRPr="76DE0B28">
              <w:rPr>
                <w:b w:val="0"/>
                <w:smallCaps w:val="0"/>
                <w:color w:val="000000" w:themeColor="text1"/>
                <w:sz w:val="22"/>
              </w:rPr>
              <w:t xml:space="preserve">uczenia się </w:t>
            </w:r>
          </w:p>
          <w:p w14:paraId="1D1A7E49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17" w:type="dxa"/>
          </w:tcPr>
          <w:p w14:paraId="2BAD70B6" w14:textId="6B00D696" w:rsidR="00D12878" w:rsidRPr="00D12878" w:rsidRDefault="00D12878" w:rsidP="76DE0B2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6DE0B28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1C6B87AB" w14:textId="0BA1AD7D" w:rsidR="00D12878" w:rsidRPr="00D12878" w:rsidRDefault="00D12878" w:rsidP="76DE0B2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6DE0B28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76DE0B28">
              <w:rPr>
                <w:b w:val="0"/>
                <w:smallCaps w:val="0"/>
                <w:sz w:val="22"/>
              </w:rPr>
              <w:t>ćw</w:t>
            </w:r>
            <w:proofErr w:type="spellEnd"/>
            <w:r w:rsidRPr="76DE0B28">
              <w:rPr>
                <w:b w:val="0"/>
                <w:smallCaps w:val="0"/>
                <w:sz w:val="22"/>
              </w:rPr>
              <w:t>, …)</w:t>
            </w:r>
          </w:p>
        </w:tc>
      </w:tr>
      <w:tr w:rsidR="00D12878" w:rsidRPr="005E6E85" w14:paraId="5725D907" w14:textId="77777777" w:rsidTr="76DE0B28">
        <w:tc>
          <w:tcPr>
            <w:tcW w:w="1985" w:type="dxa"/>
          </w:tcPr>
          <w:p w14:paraId="1898D5C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D12878">
              <w:rPr>
                <w:b w:val="0"/>
                <w:sz w:val="22"/>
              </w:rPr>
              <w:t>ek</w:t>
            </w:r>
            <w:proofErr w:type="spellEnd"/>
            <w:r w:rsidRPr="00D12878">
              <w:rPr>
                <w:b w:val="0"/>
                <w:sz w:val="22"/>
              </w:rPr>
              <w:t xml:space="preserve">_ 01 </w:t>
            </w:r>
          </w:p>
        </w:tc>
        <w:tc>
          <w:tcPr>
            <w:tcW w:w="5289" w:type="dxa"/>
          </w:tcPr>
          <w:p w14:paraId="3A4E95E0" w14:textId="12A53C9B" w:rsidR="00D12878" w:rsidRPr="00F563FC" w:rsidRDefault="00F563FC" w:rsidP="00F563FC">
            <w:pPr>
              <w:spacing w:after="0"/>
              <w:rPr>
                <w:i/>
                <w:strike/>
              </w:rPr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3D89700" w14:textId="77777777" w:rsidR="00D12878" w:rsidRPr="00D12878" w:rsidRDefault="00D12878" w:rsidP="76DE0B28">
            <w:pPr>
              <w:pStyle w:val="Punktygwne"/>
              <w:spacing w:before="0" w:after="0"/>
              <w:ind w:left="720"/>
              <w:rPr>
                <w:b w:val="0"/>
                <w:sz w:val="22"/>
              </w:rPr>
            </w:pPr>
            <w:r w:rsidRPr="76DE0B2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284E6ADB" w14:textId="77777777" w:rsidTr="76DE0B28">
        <w:tc>
          <w:tcPr>
            <w:tcW w:w="1985" w:type="dxa"/>
          </w:tcPr>
          <w:p w14:paraId="6203CF76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 02</w:t>
            </w:r>
          </w:p>
        </w:tc>
        <w:tc>
          <w:tcPr>
            <w:tcW w:w="5289" w:type="dxa"/>
          </w:tcPr>
          <w:p w14:paraId="473ACD9D" w14:textId="336AEECD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35EEE185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27AD1D7" w14:textId="77777777" w:rsidTr="76DE0B28">
        <w:tc>
          <w:tcPr>
            <w:tcW w:w="1985" w:type="dxa"/>
          </w:tcPr>
          <w:p w14:paraId="63662E98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EK_03</w:t>
            </w:r>
          </w:p>
        </w:tc>
        <w:tc>
          <w:tcPr>
            <w:tcW w:w="5289" w:type="dxa"/>
          </w:tcPr>
          <w:p w14:paraId="621671A8" w14:textId="5573D287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12131E37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46C1A7D7" w14:textId="77777777" w:rsidTr="76DE0B28">
        <w:tc>
          <w:tcPr>
            <w:tcW w:w="1985" w:type="dxa"/>
          </w:tcPr>
          <w:p w14:paraId="3CD0DEE0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EK_04</w:t>
            </w:r>
          </w:p>
        </w:tc>
        <w:tc>
          <w:tcPr>
            <w:tcW w:w="5289" w:type="dxa"/>
          </w:tcPr>
          <w:p w14:paraId="340312F1" w14:textId="26250149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4FA70A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687B36A6" w14:textId="77777777" w:rsidTr="76DE0B28">
        <w:tc>
          <w:tcPr>
            <w:tcW w:w="1985" w:type="dxa"/>
          </w:tcPr>
          <w:p w14:paraId="0E50BADA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EK_05</w:t>
            </w:r>
          </w:p>
        </w:tc>
        <w:tc>
          <w:tcPr>
            <w:tcW w:w="5289" w:type="dxa"/>
          </w:tcPr>
          <w:p w14:paraId="4A1CE535" w14:textId="47AD6D33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 xml:space="preserve">obserwacja i poznanie zadań jednostki będącej miejscem praktyki, </w:t>
            </w:r>
          </w:p>
        </w:tc>
        <w:tc>
          <w:tcPr>
            <w:tcW w:w="2217" w:type="dxa"/>
          </w:tcPr>
          <w:p w14:paraId="5191FBF1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76277168" w14:textId="77777777" w:rsidTr="76DE0B28">
        <w:tc>
          <w:tcPr>
            <w:tcW w:w="1985" w:type="dxa"/>
          </w:tcPr>
          <w:p w14:paraId="59EC5FEF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EK_06</w:t>
            </w:r>
          </w:p>
        </w:tc>
        <w:tc>
          <w:tcPr>
            <w:tcW w:w="5289" w:type="dxa"/>
          </w:tcPr>
          <w:p w14:paraId="5C2947A9" w14:textId="30A1FC41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opracowywanie projektów decyzji i innych dokumentów,</w:t>
            </w:r>
          </w:p>
        </w:tc>
        <w:tc>
          <w:tcPr>
            <w:tcW w:w="2217" w:type="dxa"/>
          </w:tcPr>
          <w:p w14:paraId="36AF178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15AB7D56" w14:textId="77777777" w:rsidTr="76DE0B28">
        <w:tc>
          <w:tcPr>
            <w:tcW w:w="1985" w:type="dxa"/>
          </w:tcPr>
          <w:p w14:paraId="6236A64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EK_07</w:t>
            </w:r>
          </w:p>
        </w:tc>
        <w:tc>
          <w:tcPr>
            <w:tcW w:w="5289" w:type="dxa"/>
          </w:tcPr>
          <w:p w14:paraId="6595E99A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432FA3CB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080A8B9" w14:textId="77777777" w:rsidTr="76DE0B28">
        <w:tc>
          <w:tcPr>
            <w:tcW w:w="1985" w:type="dxa"/>
          </w:tcPr>
          <w:p w14:paraId="6EF416DE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EK_08</w:t>
            </w:r>
          </w:p>
        </w:tc>
        <w:tc>
          <w:tcPr>
            <w:tcW w:w="5289" w:type="dxa"/>
          </w:tcPr>
          <w:p w14:paraId="251E3F8E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1478FCA3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</w:tbl>
    <w:p w14:paraId="72E797E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AA659" w14:textId="388AE6FF" w:rsidR="0085747A" w:rsidRPr="009C54AE" w:rsidRDefault="0043415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1" w:name="_GoBack"/>
      <w:bookmarkEnd w:id="1"/>
      <w:r w:rsidR="003E1941"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88C77E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8459A0" w14:textId="77777777" w:rsidTr="00923D7D">
        <w:tc>
          <w:tcPr>
            <w:tcW w:w="9670" w:type="dxa"/>
          </w:tcPr>
          <w:p w14:paraId="4FDFBA8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A6C241" w14:textId="1832E7C2" w:rsidR="00F563FC" w:rsidRPr="00F563FC" w:rsidRDefault="00F563FC" w:rsidP="00F563FC">
            <w:pPr>
              <w:jc w:val="both"/>
              <w:rPr>
                <w:rFonts w:ascii="Corbel" w:eastAsia="Times New Roman" w:hAnsi="Corbel"/>
                <w:lang w:eastAsia="pl-PL"/>
              </w:rPr>
            </w:pP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Metody oceny: realizacja programu praktyki w miejscu określonym przez uchwałę Rady </w:t>
            </w:r>
            <w:r w:rsidR="0064394C">
              <w:rPr>
                <w:rFonts w:ascii="Corbel" w:eastAsia="Times New Roman" w:hAnsi="Corbel"/>
                <w:color w:val="000000"/>
                <w:lang w:eastAsia="pl-PL"/>
              </w:rPr>
              <w:t>Dydaktycznej</w:t>
            </w: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 poprzez: obserwację i poznanie zadań jednostki będącej miejscem praktyki, opracowywanie projektów decyzji i innych dokumentów, analizę regulacji prawnych (interpretację przepisów) i stosowanie ich w konkretnych stanach faktycznych.</w:t>
            </w:r>
          </w:p>
          <w:p w14:paraId="55035A9B" w14:textId="2B76FFB2" w:rsidR="00923D7D" w:rsidRPr="00F563FC" w:rsidRDefault="00F563FC" w:rsidP="00F563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3FC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Kryteria oceny: obecność i aktywność na praktykach, pozytywna opinia patrona praktyki</w:t>
            </w:r>
          </w:p>
          <w:p w14:paraId="7CB7C1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6F1F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EED7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87C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3B3DD46" w14:textId="77777777" w:rsidTr="003E1941">
        <w:tc>
          <w:tcPr>
            <w:tcW w:w="4962" w:type="dxa"/>
            <w:vAlign w:val="center"/>
          </w:tcPr>
          <w:p w14:paraId="4EF827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07CF9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863A0D6" w14:textId="77777777" w:rsidTr="00923D7D">
        <w:tc>
          <w:tcPr>
            <w:tcW w:w="4962" w:type="dxa"/>
          </w:tcPr>
          <w:p w14:paraId="663CA5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9B0034" w14:textId="61051D71" w:rsidR="0085747A" w:rsidRPr="009C54AE" w:rsidRDefault="002145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9C54AE" w14:paraId="6529492D" w14:textId="77777777" w:rsidTr="00923D7D">
        <w:tc>
          <w:tcPr>
            <w:tcW w:w="4962" w:type="dxa"/>
          </w:tcPr>
          <w:p w14:paraId="611DF2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E670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7240B6" w14:textId="08951F64" w:rsidR="00C61DC5" w:rsidRPr="009C54AE" w:rsidRDefault="00075A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EDA5869" w14:textId="77777777" w:rsidTr="00923D7D">
        <w:tc>
          <w:tcPr>
            <w:tcW w:w="4962" w:type="dxa"/>
          </w:tcPr>
          <w:p w14:paraId="7BE932F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56067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4345D2" w14:textId="0663380E" w:rsidR="00C61DC5" w:rsidRPr="009C54AE" w:rsidRDefault="00075A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06780620" w14:textId="77777777" w:rsidTr="00923D7D">
        <w:tc>
          <w:tcPr>
            <w:tcW w:w="4962" w:type="dxa"/>
          </w:tcPr>
          <w:p w14:paraId="497EAD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C5987F" w14:textId="3E12BDD1" w:rsidR="0085747A" w:rsidRPr="009C54AE" w:rsidRDefault="00075A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1E007C1" w14:textId="77777777" w:rsidTr="00923D7D">
        <w:tc>
          <w:tcPr>
            <w:tcW w:w="4962" w:type="dxa"/>
          </w:tcPr>
          <w:p w14:paraId="458F9F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F0E723" w14:textId="7A8D01EC" w:rsidR="0085747A" w:rsidRPr="009C54AE" w:rsidRDefault="002145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96290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B057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0FDFB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90690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3A8AB09" w14:textId="77777777" w:rsidTr="76DE0B28">
        <w:trPr>
          <w:trHeight w:val="397"/>
        </w:trPr>
        <w:tc>
          <w:tcPr>
            <w:tcW w:w="3544" w:type="dxa"/>
          </w:tcPr>
          <w:p w14:paraId="1BE545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70647" w14:textId="5F1112BD" w:rsidR="0085747A" w:rsidRPr="009C54AE" w:rsidRDefault="30049253" w:rsidP="76D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6DE0B28">
              <w:rPr>
                <w:rFonts w:ascii="Corbel" w:hAnsi="Corbel"/>
                <w:b w:val="0"/>
                <w:smallCaps w:val="0"/>
                <w:color w:val="000000" w:themeColor="text1"/>
              </w:rPr>
              <w:t>90</w:t>
            </w:r>
          </w:p>
        </w:tc>
      </w:tr>
      <w:tr w:rsidR="0085747A" w:rsidRPr="009C54AE" w14:paraId="12B2A425" w14:textId="77777777" w:rsidTr="76DE0B28">
        <w:trPr>
          <w:trHeight w:val="397"/>
        </w:trPr>
        <w:tc>
          <w:tcPr>
            <w:tcW w:w="3544" w:type="dxa"/>
          </w:tcPr>
          <w:p w14:paraId="68B638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A499F2" w14:textId="7926052B" w:rsidR="0085747A" w:rsidRPr="009C54AE" w:rsidRDefault="457648BE" w:rsidP="76D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6DE0B28">
              <w:rPr>
                <w:rFonts w:ascii="Corbel" w:hAnsi="Corbel"/>
                <w:b w:val="0"/>
                <w:smallCaps w:val="0"/>
              </w:rPr>
              <w:t xml:space="preserve">Zgodnie z regulaminem praktyk dla kierunku </w:t>
            </w:r>
          </w:p>
        </w:tc>
      </w:tr>
    </w:tbl>
    <w:p w14:paraId="6A4FE10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77BAB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4369D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D6B03" w14:paraId="1AE8CEF0" w14:textId="77777777" w:rsidTr="76DE0B2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E0E3" w14:textId="77777777" w:rsidR="000D6B03" w:rsidRDefault="5045D06B" w:rsidP="76DE0B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6DE0B2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7A9338C" w14:textId="75BE8D4A" w:rsidR="76DE0B28" w:rsidRDefault="76DE0B28" w:rsidP="76DE0B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51327C1" w14:textId="77777777" w:rsidR="000D6B03" w:rsidRDefault="000D6B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  <w:tr w:rsidR="000D6B03" w14:paraId="08BE5463" w14:textId="77777777" w:rsidTr="76DE0B2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8D06" w14:textId="77777777" w:rsidR="000D6B03" w:rsidRDefault="5045D06B" w:rsidP="76DE0B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6DE0B2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5B0CA95" w14:textId="48792705" w:rsidR="76DE0B28" w:rsidRDefault="76DE0B28" w:rsidP="76DE0B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9CA1617" w14:textId="77777777" w:rsidR="000D6B03" w:rsidRDefault="000D6B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</w:tbl>
    <w:p w14:paraId="6C95FD39" w14:textId="77777777" w:rsidR="0085747A" w:rsidRPr="009C54AE" w:rsidRDefault="0085747A" w:rsidP="000D6B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1702D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537C4" w14:textId="77777777" w:rsidR="00A55953" w:rsidRDefault="00A55953" w:rsidP="00C16ABF">
      <w:pPr>
        <w:spacing w:after="0" w:line="240" w:lineRule="auto"/>
      </w:pPr>
      <w:r>
        <w:separator/>
      </w:r>
    </w:p>
  </w:endnote>
  <w:endnote w:type="continuationSeparator" w:id="0">
    <w:p w14:paraId="234AB2E1" w14:textId="77777777" w:rsidR="00A55953" w:rsidRDefault="00A5595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AB8E3" w14:textId="77777777" w:rsidR="00A55953" w:rsidRDefault="00A55953" w:rsidP="00C16ABF">
      <w:pPr>
        <w:spacing w:after="0" w:line="240" w:lineRule="auto"/>
      </w:pPr>
      <w:r>
        <w:separator/>
      </w:r>
    </w:p>
  </w:footnote>
  <w:footnote w:type="continuationSeparator" w:id="0">
    <w:p w14:paraId="58451F60" w14:textId="77777777" w:rsidR="00A55953" w:rsidRDefault="00A55953" w:rsidP="00C16ABF">
      <w:pPr>
        <w:spacing w:after="0" w:line="240" w:lineRule="auto"/>
      </w:pPr>
      <w:r>
        <w:continuationSeparator/>
      </w:r>
    </w:p>
  </w:footnote>
  <w:footnote w:id="1">
    <w:p w14:paraId="2332ED4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5ABF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B03"/>
    <w:rsid w:val="000F1C57"/>
    <w:rsid w:val="000F54C1"/>
    <w:rsid w:val="000F5615"/>
    <w:rsid w:val="0010717D"/>
    <w:rsid w:val="00124BFF"/>
    <w:rsid w:val="0012560E"/>
    <w:rsid w:val="00127108"/>
    <w:rsid w:val="00127C3A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54E3"/>
    <w:rsid w:val="002144C0"/>
    <w:rsid w:val="002145EB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8F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7D73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15D"/>
    <w:rsid w:val="004362C6"/>
    <w:rsid w:val="00437FA2"/>
    <w:rsid w:val="00445970"/>
    <w:rsid w:val="00461EFC"/>
    <w:rsid w:val="004652C2"/>
    <w:rsid w:val="004706D1"/>
    <w:rsid w:val="00471326"/>
    <w:rsid w:val="00473ED0"/>
    <w:rsid w:val="0047598D"/>
    <w:rsid w:val="004840FD"/>
    <w:rsid w:val="00490F7D"/>
    <w:rsid w:val="00491678"/>
    <w:rsid w:val="0049222E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0BF1"/>
    <w:rsid w:val="005F31D2"/>
    <w:rsid w:val="0061029B"/>
    <w:rsid w:val="00617230"/>
    <w:rsid w:val="00621CE1"/>
    <w:rsid w:val="00627FC9"/>
    <w:rsid w:val="0064394C"/>
    <w:rsid w:val="00647FA8"/>
    <w:rsid w:val="00650C5F"/>
    <w:rsid w:val="00654934"/>
    <w:rsid w:val="006620D9"/>
    <w:rsid w:val="00671958"/>
    <w:rsid w:val="00675843"/>
    <w:rsid w:val="00696477"/>
    <w:rsid w:val="006C3C68"/>
    <w:rsid w:val="006D050F"/>
    <w:rsid w:val="006D6139"/>
    <w:rsid w:val="006E04F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BC9"/>
    <w:rsid w:val="007A6E6E"/>
    <w:rsid w:val="007C3299"/>
    <w:rsid w:val="007C3BCC"/>
    <w:rsid w:val="007C4546"/>
    <w:rsid w:val="007D6E56"/>
    <w:rsid w:val="007D70FC"/>
    <w:rsid w:val="007F4155"/>
    <w:rsid w:val="0081554D"/>
    <w:rsid w:val="0081707E"/>
    <w:rsid w:val="008449B3"/>
    <w:rsid w:val="008552A2"/>
    <w:rsid w:val="0085747A"/>
    <w:rsid w:val="00876DB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31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953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DDE"/>
    <w:rsid w:val="00B3130B"/>
    <w:rsid w:val="00B40ADB"/>
    <w:rsid w:val="00B43B77"/>
    <w:rsid w:val="00B43E80"/>
    <w:rsid w:val="00B607DB"/>
    <w:rsid w:val="00B60A5A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24"/>
    <w:rsid w:val="00C766DF"/>
    <w:rsid w:val="00C93E1E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87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369B"/>
    <w:rsid w:val="00F070AB"/>
    <w:rsid w:val="00F17567"/>
    <w:rsid w:val="00F27A7B"/>
    <w:rsid w:val="00F526AF"/>
    <w:rsid w:val="00F563FC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323BAC"/>
    <w:rsid w:val="05CBFCFA"/>
    <w:rsid w:val="08B5A7C3"/>
    <w:rsid w:val="1DC9DC52"/>
    <w:rsid w:val="2586CCFE"/>
    <w:rsid w:val="2D5DD010"/>
    <w:rsid w:val="30049253"/>
    <w:rsid w:val="44692514"/>
    <w:rsid w:val="457648BE"/>
    <w:rsid w:val="5045D06B"/>
    <w:rsid w:val="76DE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17DF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75490-2389-4F18-B423-74957D983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938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2023-10-02T07:43:00Z</dcterms:created>
  <dcterms:modified xsi:type="dcterms:W3CDTF">2024-09-03T11:29:00Z</dcterms:modified>
</cp:coreProperties>
</file>